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5A" w:rsidRPr="00310DC1" w:rsidRDefault="0036275A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36275A" w:rsidRPr="00DB72EF" w:rsidRDefault="0036275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6275A" w:rsidRPr="00DB72EF" w:rsidRDefault="0036275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6275A" w:rsidRPr="00DB72EF" w:rsidRDefault="0036275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6275A" w:rsidRPr="00DB72EF" w:rsidRDefault="0036275A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36275A" w:rsidRPr="00DB72EF" w:rsidRDefault="0036275A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36275A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36275A" w:rsidRPr="00DB72EF" w:rsidRDefault="0036275A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36275A" w:rsidRDefault="0036275A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36275A" w:rsidRPr="00DB72EF" w:rsidRDefault="0036275A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36275A" w:rsidRPr="00DB72EF" w:rsidRDefault="0036275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36275A" w:rsidRPr="00DB72EF" w:rsidRDefault="0036275A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36275A" w:rsidRPr="00DB72EF" w:rsidRDefault="0036275A">
      <w:pPr>
        <w:autoSpaceDE/>
        <w:jc w:val="both"/>
        <w:rPr>
          <w:b/>
          <w:i/>
          <w:color w:val="auto"/>
          <w:lang w:eastAsia="ar-SA"/>
        </w:rPr>
      </w:pPr>
    </w:p>
    <w:p w:rsidR="0036275A" w:rsidRDefault="0036275A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36275A" w:rsidRDefault="0036275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36275A" w:rsidRPr="00DB72EF" w:rsidRDefault="0036275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6275A" w:rsidRPr="00DB72EF" w:rsidRDefault="0036275A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36275A" w:rsidRPr="00DB72EF" w:rsidRDefault="0036275A" w:rsidP="00E266AA">
      <w:pPr>
        <w:autoSpaceDE/>
        <w:rPr>
          <w:i/>
          <w:color w:val="auto"/>
          <w:lang w:eastAsia="ar-SA"/>
        </w:rPr>
      </w:pPr>
    </w:p>
    <w:p w:rsidR="0036275A" w:rsidRDefault="0036275A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36275A" w:rsidRPr="00D129FC" w:rsidRDefault="0036275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36275A" w:rsidRPr="00B275A6" w:rsidRDefault="0036275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36275A" w:rsidRPr="00A02DF2" w:rsidRDefault="0036275A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A02DF2">
        <w:rPr>
          <w:b/>
          <w:color w:val="auto"/>
          <w:sz w:val="28"/>
          <w:szCs w:val="28"/>
          <w:lang w:eastAsia="ar-SA"/>
        </w:rPr>
        <w:t>„</w:t>
      </w:r>
      <w:r w:rsidRPr="00A02DF2">
        <w:rPr>
          <w:b/>
          <w:color w:val="auto"/>
          <w:sz w:val="32"/>
          <w:szCs w:val="32"/>
        </w:rPr>
        <w:t>B</w:t>
      </w:r>
      <w:r w:rsidRPr="00A02DF2">
        <w:rPr>
          <w:b/>
          <w:color w:val="auto"/>
          <w:sz w:val="28"/>
          <w:szCs w:val="28"/>
        </w:rPr>
        <w:t>udowa drogi dojazdowej do gruntów rolnych w Niechłodzie</w:t>
      </w:r>
      <w:r w:rsidRPr="00A02DF2">
        <w:rPr>
          <w:b/>
          <w:color w:val="auto"/>
          <w:sz w:val="28"/>
          <w:szCs w:val="28"/>
          <w:lang w:eastAsia="ar-SA"/>
        </w:rPr>
        <w:t>”</w:t>
      </w:r>
    </w:p>
    <w:p w:rsidR="0036275A" w:rsidRPr="00E23FD0" w:rsidRDefault="0036275A">
      <w:pPr>
        <w:autoSpaceDE/>
        <w:jc w:val="both"/>
        <w:rPr>
          <w:color w:val="auto"/>
          <w:lang w:eastAsia="ar-SA"/>
        </w:rPr>
      </w:pPr>
    </w:p>
    <w:p w:rsidR="0036275A" w:rsidRPr="00DB72EF" w:rsidRDefault="0036275A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36275A" w:rsidRPr="00DB72EF" w:rsidRDefault="0036275A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36275A" w:rsidRPr="00DB72EF" w:rsidRDefault="0036275A">
      <w:pPr>
        <w:autoSpaceDE/>
        <w:jc w:val="both"/>
        <w:rPr>
          <w:lang w:eastAsia="ar-SA"/>
        </w:rPr>
      </w:pPr>
    </w:p>
    <w:p w:rsidR="0036275A" w:rsidRPr="00DB72EF" w:rsidRDefault="0036275A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36275A" w:rsidRPr="00FF406D" w:rsidRDefault="0036275A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36275A" w:rsidRPr="00DB72EF" w:rsidRDefault="0036275A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36275A" w:rsidRPr="002A3B44" w:rsidRDefault="0036275A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36275A" w:rsidRDefault="0036275A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36275A" w:rsidRDefault="0036275A" w:rsidP="00310DC1">
      <w:pPr>
        <w:jc w:val="both"/>
        <w:rPr>
          <w:b/>
          <w:i/>
          <w:color w:val="auto"/>
          <w:lang w:eastAsia="ar-SA"/>
        </w:rPr>
      </w:pPr>
    </w:p>
    <w:p w:rsidR="0036275A" w:rsidRDefault="0036275A" w:rsidP="00310DC1">
      <w:pPr>
        <w:jc w:val="both"/>
        <w:rPr>
          <w:b/>
          <w:i/>
          <w:color w:val="FF0000"/>
          <w:lang w:eastAsia="ar-SA"/>
        </w:rPr>
      </w:pPr>
    </w:p>
    <w:p w:rsidR="0036275A" w:rsidRDefault="0036275A" w:rsidP="00310DC1">
      <w:pPr>
        <w:jc w:val="both"/>
        <w:rPr>
          <w:b/>
          <w:i/>
          <w:color w:val="FF0000"/>
          <w:lang w:eastAsia="ar-SA"/>
        </w:rPr>
      </w:pPr>
    </w:p>
    <w:p w:rsidR="0036275A" w:rsidRPr="00581979" w:rsidRDefault="0036275A" w:rsidP="00581979">
      <w:pPr>
        <w:jc w:val="both"/>
        <w:rPr>
          <w:b/>
          <w:i/>
          <w:color w:val="FF0000"/>
          <w:lang w:eastAsia="ar-SA"/>
        </w:rPr>
      </w:pPr>
    </w:p>
    <w:p w:rsidR="0036275A" w:rsidRPr="00581979" w:rsidRDefault="0036275A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36275A" w:rsidRPr="00581979" w:rsidRDefault="0036275A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36275A" w:rsidRPr="00581979" w:rsidRDefault="0036275A" w:rsidP="00581979">
      <w:pPr>
        <w:jc w:val="both"/>
        <w:rPr>
          <w:iCs/>
          <w:color w:val="FF0000"/>
          <w:sz w:val="22"/>
          <w:szCs w:val="22"/>
        </w:rPr>
      </w:pPr>
    </w:p>
    <w:p w:rsidR="0036275A" w:rsidRPr="00581979" w:rsidRDefault="0036275A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36275A" w:rsidRPr="00581979" w:rsidRDefault="0036275A" w:rsidP="00581979">
      <w:pPr>
        <w:jc w:val="both"/>
        <w:rPr>
          <w:iCs/>
          <w:color w:val="FF0000"/>
          <w:sz w:val="22"/>
          <w:szCs w:val="22"/>
        </w:rPr>
      </w:pPr>
    </w:p>
    <w:p w:rsidR="0036275A" w:rsidRPr="00581979" w:rsidRDefault="0036275A" w:rsidP="00581979">
      <w:pPr>
        <w:rPr>
          <w:color w:val="FF0000"/>
          <w:sz w:val="22"/>
          <w:szCs w:val="22"/>
          <w:lang w:eastAsia="pl-PL"/>
        </w:rPr>
      </w:pPr>
    </w:p>
    <w:p w:rsidR="0036275A" w:rsidRPr="00275008" w:rsidRDefault="0036275A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36275A" w:rsidRPr="00581979" w:rsidRDefault="0036275A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36275A" w:rsidRPr="00581979" w:rsidRDefault="0036275A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36275A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75A" w:rsidRDefault="0036275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36275A" w:rsidRDefault="0036275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75A" w:rsidRDefault="0036275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36275A" w:rsidRDefault="0036275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75A" w:rsidRDefault="0036275A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>
      <w:rPr>
        <w:color w:val="auto"/>
        <w:lang w:eastAsia="ar-SA"/>
      </w:rPr>
      <w:t>P.271.17</w:t>
    </w:r>
    <w:r w:rsidRPr="001A5CF0">
      <w:rPr>
        <w:color w:val="auto"/>
        <w:lang w:eastAsia="ar-SA"/>
      </w:rPr>
      <w:t xml:space="preserve">.2026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36275A" w:rsidRDefault="0036275A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36AD"/>
    <w:rsid w:val="000F41A6"/>
    <w:rsid w:val="000F59D2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5CF0"/>
    <w:rsid w:val="001B10EE"/>
    <w:rsid w:val="001B1F6D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300FF2"/>
    <w:rsid w:val="00310DC1"/>
    <w:rsid w:val="00311E8E"/>
    <w:rsid w:val="00322BE8"/>
    <w:rsid w:val="00323B5D"/>
    <w:rsid w:val="00327870"/>
    <w:rsid w:val="003309D0"/>
    <w:rsid w:val="00353F7A"/>
    <w:rsid w:val="00361872"/>
    <w:rsid w:val="0036275A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D4FDA"/>
    <w:rsid w:val="004F34DC"/>
    <w:rsid w:val="00500BE5"/>
    <w:rsid w:val="00501057"/>
    <w:rsid w:val="00501A30"/>
    <w:rsid w:val="005055E4"/>
    <w:rsid w:val="005066D0"/>
    <w:rsid w:val="00523C16"/>
    <w:rsid w:val="00535B28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56821"/>
    <w:rsid w:val="00664025"/>
    <w:rsid w:val="006651D7"/>
    <w:rsid w:val="00680191"/>
    <w:rsid w:val="00691796"/>
    <w:rsid w:val="00697D40"/>
    <w:rsid w:val="006B199B"/>
    <w:rsid w:val="006B3647"/>
    <w:rsid w:val="006D04DD"/>
    <w:rsid w:val="006F081B"/>
    <w:rsid w:val="006F12DC"/>
    <w:rsid w:val="00702DD8"/>
    <w:rsid w:val="007203FF"/>
    <w:rsid w:val="0073415D"/>
    <w:rsid w:val="0074453E"/>
    <w:rsid w:val="00764BC2"/>
    <w:rsid w:val="00775069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B3D24"/>
    <w:rsid w:val="009C3757"/>
    <w:rsid w:val="009C3C0F"/>
    <w:rsid w:val="009F6F64"/>
    <w:rsid w:val="00A02DF2"/>
    <w:rsid w:val="00A155C7"/>
    <w:rsid w:val="00A31C2F"/>
    <w:rsid w:val="00A43DAF"/>
    <w:rsid w:val="00A517AD"/>
    <w:rsid w:val="00A61515"/>
    <w:rsid w:val="00A64A42"/>
    <w:rsid w:val="00A64BC0"/>
    <w:rsid w:val="00A66860"/>
    <w:rsid w:val="00A709C9"/>
    <w:rsid w:val="00A865F4"/>
    <w:rsid w:val="00A95791"/>
    <w:rsid w:val="00AD7340"/>
    <w:rsid w:val="00AE3CB6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24361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53E26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3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370</Words>
  <Characters>2222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53</cp:revision>
  <dcterms:created xsi:type="dcterms:W3CDTF">2021-04-20T12:35:00Z</dcterms:created>
  <dcterms:modified xsi:type="dcterms:W3CDTF">2026-05-28T13:47:00Z</dcterms:modified>
</cp:coreProperties>
</file>